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8779C0" w:rsidP="006C7EE7">
      <w:pPr>
        <w:spacing w:line="240" w:lineRule="auto"/>
        <w:ind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545BFA">
        <w:rPr>
          <w:sz w:val="24"/>
          <w:szCs w:val="24"/>
        </w:rPr>
        <w:t>филиалами ПАО "МРСК Юга" -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545BFA">
        <w:rPr>
          <w:sz w:val="24"/>
          <w:szCs w:val="24"/>
        </w:rPr>
        <w:t>электрических машин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7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052"/>
        <w:gridCol w:w="9619"/>
        <w:gridCol w:w="1675"/>
        <w:gridCol w:w="2507"/>
      </w:tblGrid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09" w:rsidRDefault="00352D0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09" w:rsidRDefault="00352D0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09" w:rsidRDefault="00352D0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545BFA" w:rsidTr="00545BFA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BFA" w:rsidRPr="00B65F66" w:rsidRDefault="00545BFA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поршневой Remeza FIAC СБ4/С-24 Сosmos 24 с прямым приводом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поршневой Remeza FIAC СБ4/С-50/АВ 248 с ременным приводом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Насос Sprut 3VP-DN40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АБ63А4ВУ1 0,25 кВт 1320 об/мин с пластиковой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АИР63А4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АИР63В4ТРУ1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АИР63В4ТРУ1 0,37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АИР90L2 3 кВт 3000 об/мин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ДКУ 112-120-3-220-Н-IМ1001СО1-РО9-ДОО-УХЛ4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45BFA" w:rsidTr="00545BFA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BFA" w:rsidRPr="00B65F66" w:rsidRDefault="00545BFA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поршневой Remeza FIAC СБ4/С-24 Сosmos 24 с прямым приводом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Насос циркуляционный Grundfos UPS 32-40 с гайками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АИР63В4ТРУ1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545BFA" w:rsidTr="00545BFA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BFA" w:rsidRPr="00B65F66" w:rsidRDefault="00545BFA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поршневой Remeza FIAC СБ4/С-24 Сosmos 24 с прямым приводом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поршневой Remeza FIAC СБ4/С-50/АВ 248 с ременным приводом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Насос Sprut 3VP-DN32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Насос Sprut 3VP-DN40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Насос циркуляционный Grundfos UPS 32-40 с гайками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АИР63В4ТРУ1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367,000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АИР80А4 1,1 кВт 1500 об/мин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52D09" w:rsidTr="00352D0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D09" w:rsidRDefault="00352D09" w:rsidP="00352D09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Default="00352D09" w:rsidP="00352D0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D09" w:rsidRPr="00B65F66" w:rsidRDefault="00352D09" w:rsidP="00352D09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545BFA">
        <w:rPr>
          <w:sz w:val="24"/>
          <w:szCs w:val="24"/>
        </w:rPr>
        <w:t>6 </w:t>
      </w:r>
      <w:r w:rsidR="00207AA2">
        <w:rPr>
          <w:sz w:val="24"/>
          <w:szCs w:val="24"/>
        </w:rPr>
        <w:t>295</w:t>
      </w:r>
      <w:r w:rsidR="00545BFA">
        <w:rPr>
          <w:sz w:val="24"/>
          <w:szCs w:val="24"/>
        </w:rPr>
        <w:t> </w:t>
      </w:r>
      <w:r w:rsidR="00207AA2">
        <w:rPr>
          <w:sz w:val="24"/>
          <w:szCs w:val="24"/>
        </w:rPr>
        <w:t>114</w:t>
      </w:r>
      <w:r w:rsidR="00545BFA">
        <w:rPr>
          <w:sz w:val="24"/>
          <w:szCs w:val="24"/>
        </w:rPr>
        <w:t>,</w:t>
      </w:r>
      <w:r w:rsidR="00207AA2">
        <w:rPr>
          <w:sz w:val="24"/>
          <w:szCs w:val="24"/>
        </w:rPr>
        <w:t>61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352D09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6"/>
        <w:gridCol w:w="3138"/>
        <w:gridCol w:w="3054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545BFA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1 624 982,98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545BFA" w:rsidTr="004728CD">
        <w:trPr>
          <w:cantSplit/>
          <w:tblHeader/>
        </w:trPr>
        <w:tc>
          <w:tcPr>
            <w:tcW w:w="2926" w:type="pct"/>
            <w:vAlign w:val="center"/>
          </w:tcPr>
          <w:p w:rsidR="00545BFA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545BFA" w:rsidRDefault="00545BFA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135 749,61</w:t>
            </w:r>
          </w:p>
        </w:tc>
        <w:tc>
          <w:tcPr>
            <w:tcW w:w="1023" w:type="pct"/>
            <w:vAlign w:val="center"/>
          </w:tcPr>
          <w:p w:rsidR="00545BFA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545BFA" w:rsidTr="004728CD">
        <w:trPr>
          <w:cantSplit/>
          <w:tblHeader/>
        </w:trPr>
        <w:tc>
          <w:tcPr>
            <w:tcW w:w="2926" w:type="pct"/>
            <w:vAlign w:val="center"/>
          </w:tcPr>
          <w:p w:rsidR="00545BFA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545BFA" w:rsidRDefault="00545BFA" w:rsidP="00207AA2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</w:t>
            </w:r>
            <w:r w:rsidR="00207AA2">
              <w:rPr>
                <w:color w:val="000000"/>
                <w:sz w:val="24"/>
                <w:szCs w:val="24"/>
                <w:lang w:eastAsia="en-US"/>
              </w:rPr>
              <w:t>534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207AA2">
              <w:rPr>
                <w:color w:val="000000"/>
                <w:sz w:val="24"/>
                <w:szCs w:val="24"/>
                <w:lang w:eastAsia="en-US"/>
              </w:rPr>
              <w:t>382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207AA2">
              <w:rPr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023" w:type="pct"/>
            <w:vAlign w:val="center"/>
          </w:tcPr>
          <w:p w:rsidR="00545BFA" w:rsidRDefault="00545BFA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</w:t>
      </w:r>
      <w:r w:rsidRPr="007B2365">
        <w:rPr>
          <w:sz w:val="24"/>
          <w:szCs w:val="24"/>
        </w:rPr>
        <w:lastRenderedPageBreak/>
        <w:t>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9B6E0F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545BFA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352D09" w:rsidRDefault="00352D09" w:rsidP="006D51B5">
      <w:pPr>
        <w:rPr>
          <w:sz w:val="24"/>
          <w:szCs w:val="24"/>
        </w:rPr>
      </w:pPr>
      <w:bookmarkStart w:id="0" w:name="OLE_LINK1"/>
    </w:p>
    <w:p w:rsidR="00352D09" w:rsidRDefault="00352D09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961"/>
        <w:gridCol w:w="791"/>
        <w:gridCol w:w="956"/>
        <w:gridCol w:w="4210"/>
        <w:gridCol w:w="2689"/>
      </w:tblGrid>
      <w:tr w:rsidR="00352D09" w:rsidRPr="00396193" w:rsidTr="00352D09">
        <w:trPr>
          <w:trHeight w:val="630"/>
        </w:trPr>
        <w:tc>
          <w:tcPr>
            <w:tcW w:w="219" w:type="pct"/>
            <w:shd w:val="clear" w:color="auto" w:fill="auto"/>
            <w:vAlign w:val="center"/>
          </w:tcPr>
          <w:p w:rsidR="008779C0" w:rsidRPr="008F2255" w:rsidRDefault="008779C0" w:rsidP="00352D0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352D0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8779C0" w:rsidRPr="008F2255" w:rsidRDefault="008779C0" w:rsidP="00E704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81261D" w:rsidRPr="008F2255" w:rsidRDefault="00352D09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779C0" w:rsidRPr="008F2255" w:rsidRDefault="008779C0" w:rsidP="00352D09">
            <w:pPr>
              <w:spacing w:line="240" w:lineRule="auto"/>
              <w:ind w:right="-59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52D09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8779C0" w:rsidRPr="00396193" w:rsidRDefault="008779C0" w:rsidP="00E704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779C0" w:rsidRPr="00396193" w:rsidRDefault="008779C0" w:rsidP="00E704A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545BFA" w:rsidRPr="00396193" w:rsidTr="00352D0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45BFA" w:rsidRPr="00396193" w:rsidRDefault="00545BFA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СБ4/С-24 Сosmos 24 с прямым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СБ4/С-50/АВ 248 с ременным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Sprut 3VP-DN40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АБ63А4ВУ1 0,25 кВт 1320 об/мин с пластиковой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АИР63А4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АИР63В4ТРУ1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АИР63В4ТРУ1 0,37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АИР90L2 3 кВт 3000 об/мин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ДКУ 112-120-3-220-Н-IМ1001СО1-РО9-ДОО-УХЛ4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5BFA" w:rsidRPr="00396193" w:rsidTr="00352D0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45BFA" w:rsidRPr="00396193" w:rsidRDefault="00545BFA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СБ4/С-24 Сosmos 24 с прямым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циркуляционный Grundfos UPS 32-40 с гайками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АИР63В4ТРУ1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5BFA" w:rsidRPr="00396193" w:rsidTr="00352D0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45BFA" w:rsidRPr="00396193" w:rsidRDefault="00545BFA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Филиал ПАО "МРСК Юга" - "Ростовэнерго"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СБ4/С-24 Сosmos 24 с прямым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АИР80А4 1,1 кВт 1500 об/мин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Sprut 3VP-DN32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Sprut 3VP-DN40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циркуляционный Grundfos UPS 32-40 с гайками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АИР63В4ТРУ1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367,000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СБ4/С-24 Сosmos 24 с прямым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 w:val="restar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поршневой Remeza FIAC СБ4/С-50/АВ 248 с ременным приводом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78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91,000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2D09" w:rsidRPr="00396193" w:rsidTr="00352D09">
        <w:trPr>
          <w:trHeight w:val="300"/>
        </w:trPr>
        <w:tc>
          <w:tcPr>
            <w:tcW w:w="21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51" w:type="pct"/>
            <w:shd w:val="clear" w:color="auto" w:fill="auto"/>
            <w:vAlign w:val="center"/>
          </w:tcPr>
          <w:p w:rsidR="00352D09" w:rsidRPr="00396193" w:rsidRDefault="00352D0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Электродвигатель АИРМ63А4ТРУ1 0,25 кВт 1500 об/мин с крыльчаткой 400 мм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80" w:type="pct"/>
            <w:vMerge/>
            <w:shd w:val="clear" w:color="auto" w:fill="auto"/>
            <w:vAlign w:val="center"/>
          </w:tcPr>
          <w:p w:rsidR="00352D09" w:rsidRPr="00396193" w:rsidRDefault="00352D09" w:rsidP="00E704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4AF" w:rsidRDefault="00E704AF" w:rsidP="004578ED">
      <w:pPr>
        <w:spacing w:line="240" w:lineRule="auto"/>
      </w:pPr>
      <w:r>
        <w:separator/>
      </w:r>
    </w:p>
  </w:endnote>
  <w:endnote w:type="continuationSeparator" w:id="0">
    <w:p w:rsidR="00E704AF" w:rsidRDefault="00E704AF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4AF" w:rsidRDefault="00E704AF" w:rsidP="004578ED">
      <w:pPr>
        <w:spacing w:line="240" w:lineRule="auto"/>
      </w:pPr>
      <w:r>
        <w:separator/>
      </w:r>
    </w:p>
  </w:footnote>
  <w:footnote w:type="continuationSeparator" w:id="0">
    <w:p w:rsidR="00E704AF" w:rsidRDefault="00E704AF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электрических машин"/>
    <w:docVar w:name="SummaVsego" w:val="6 489 175,75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электрических машин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07AA2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52D09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45BFA"/>
    <w:rsid w:val="00570076"/>
    <w:rsid w:val="005719D0"/>
    <w:rsid w:val="005B7341"/>
    <w:rsid w:val="005C0FF9"/>
    <w:rsid w:val="00610F59"/>
    <w:rsid w:val="00640D43"/>
    <w:rsid w:val="00692DC6"/>
    <w:rsid w:val="006A73D2"/>
    <w:rsid w:val="006B20FF"/>
    <w:rsid w:val="006C0512"/>
    <w:rsid w:val="006C7EE7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B6E0F"/>
    <w:rsid w:val="009D314F"/>
    <w:rsid w:val="009D54BA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704AF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8C8F"/>
  <w15:docId w15:val="{66DA8B96-2151-4692-B035-447FD227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52D0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5FE55FE-9FB1-46B6-ACC9-0A9951A5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8013A821</Template>
  <TotalTime>21</TotalTime>
  <Pages>6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5</cp:revision>
  <dcterms:created xsi:type="dcterms:W3CDTF">2017-11-02T07:41:00Z</dcterms:created>
  <dcterms:modified xsi:type="dcterms:W3CDTF">2017-11-30T13:28:00Z</dcterms:modified>
</cp:coreProperties>
</file>